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DF1FDEE" w14:textId="314E69BD"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 w:rsidRPr="008D329F">
        <w:rPr>
          <w:color w:val="2E74B5"/>
          <w:sz w:val="26"/>
          <w:lang w:val="en-US"/>
        </w:rPr>
        <w:t xml:space="preserve"> </w:t>
      </w:r>
      <w:r w:rsidRPr="008D329F">
        <w:rPr>
          <w:color w:val="2E74B5"/>
          <w:sz w:val="26"/>
          <w:lang w:val="el-GR"/>
        </w:rPr>
        <w:t>Πίνακας Συμμόρφωσης:</w:t>
      </w: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8D329F" w14:paraId="01B65FA5" w14:textId="77777777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14:paraId="54EF2643" w14:textId="7D961083" w:rsidR="00B5476B" w:rsidRPr="00D02D3E" w:rsidRDefault="00D02D3E" w:rsidP="00D02D3E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ΕΙΔΟΣ </w:t>
            </w:r>
            <w:r w:rsidRPr="00D02D3E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:</w:t>
            </w:r>
            <w:r w:rsidR="00B5476B" w:rsidRPr="00D02D3E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ΠΑΛΜΙΚΟ ΟΞΥΜΕΤΡΟ</w:t>
            </w:r>
          </w:p>
          <w:p w14:paraId="47A78C18" w14:textId="60E6A340" w:rsidR="008D329F" w:rsidRPr="008D329F" w:rsidRDefault="008D329F" w:rsidP="00D02D3E">
            <w:pPr>
              <w:suppressAutoHyphens w:val="0"/>
              <w:spacing w:after="0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8D329F" w:rsidRPr="008D329F" w14:paraId="4DBF35AD" w14:textId="77777777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14:paraId="4C7FF82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14:paraId="645F1D3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14:paraId="2FF101A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14:paraId="4BD842D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14:paraId="428A467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14:paraId="2634CB35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3B7B08E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7A10BA8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6ED1244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686AE55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67EDBB3C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14:paraId="2148F159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526484F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754F152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Γενικά Χαρακτηριστικά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75EC9126" w14:textId="358A399E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bookmarkStart w:id="0" w:name="_GoBack"/>
            <w:bookmarkEnd w:id="0"/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0F89605C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24425F2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62E309F7" w14:textId="77777777" w:rsidTr="009A3297">
        <w:trPr>
          <w:trHeight w:val="428"/>
          <w:jc w:val="center"/>
        </w:trPr>
        <w:tc>
          <w:tcPr>
            <w:tcW w:w="1124" w:type="dxa"/>
            <w:vAlign w:val="center"/>
            <w:hideMark/>
          </w:tcPr>
          <w:p w14:paraId="065FB42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vAlign w:val="center"/>
          </w:tcPr>
          <w:p w14:paraId="2090222D" w14:textId="1363565D" w:rsidR="008D329F" w:rsidRPr="00B5476B" w:rsidRDefault="00B5476B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B5476B">
              <w:rPr>
                <w:rFonts w:ascii="Arial" w:hAnsi="Arial" w:cs="Arial"/>
                <w:color w:val="101010"/>
                <w:spacing w:val="3"/>
                <w:shd w:val="clear" w:color="auto" w:fill="FFFFFF"/>
                <w:lang w:val="el-GR"/>
              </w:rPr>
              <w:t xml:space="preserve">Κλίμακα μέτρησης </w:t>
            </w:r>
            <w:r>
              <w:rPr>
                <w:rFonts w:ascii="Arial" w:hAnsi="Arial" w:cs="Arial"/>
                <w:color w:val="101010"/>
                <w:spacing w:val="3"/>
                <w:shd w:val="clear" w:color="auto" w:fill="FFFFFF"/>
              </w:rPr>
              <w:t>Sp</w:t>
            </w:r>
            <w:r w:rsidRPr="00B5476B">
              <w:rPr>
                <w:rFonts w:ascii="Arial" w:hAnsi="Arial" w:cs="Arial"/>
                <w:color w:val="101010"/>
                <w:spacing w:val="3"/>
                <w:shd w:val="clear" w:color="auto" w:fill="FFFFFF"/>
                <w:lang w:val="el-GR"/>
              </w:rPr>
              <w:t xml:space="preserve"> </w:t>
            </w:r>
            <w:r>
              <w:rPr>
                <w:rFonts w:ascii="Arial" w:hAnsi="Arial" w:cs="Arial"/>
                <w:color w:val="101010"/>
                <w:spacing w:val="3"/>
                <w:shd w:val="clear" w:color="auto" w:fill="FFFFFF"/>
              </w:rPr>
              <w:t>O</w:t>
            </w:r>
            <w:r w:rsidRPr="00B5476B">
              <w:rPr>
                <w:rFonts w:ascii="Arial" w:hAnsi="Arial" w:cs="Arial"/>
                <w:color w:val="101010"/>
                <w:spacing w:val="3"/>
                <w:shd w:val="clear" w:color="auto" w:fill="FFFFFF"/>
                <w:lang w:val="el-GR"/>
              </w:rPr>
              <w:t>2 70-100%, παλμοί 0-254 καρδιακοί χτύποι /λεπτό</w:t>
            </w:r>
          </w:p>
        </w:tc>
        <w:tc>
          <w:tcPr>
            <w:tcW w:w="1080" w:type="dxa"/>
            <w:vAlign w:val="center"/>
            <w:hideMark/>
          </w:tcPr>
          <w:p w14:paraId="547BED8A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3154B52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19B57F5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134490A4" w14:textId="77777777" w:rsidTr="009A3297">
        <w:trPr>
          <w:trHeight w:val="567"/>
          <w:jc w:val="center"/>
        </w:trPr>
        <w:tc>
          <w:tcPr>
            <w:tcW w:w="1124" w:type="dxa"/>
            <w:vAlign w:val="center"/>
            <w:hideMark/>
          </w:tcPr>
          <w:p w14:paraId="3B022F0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261" w:type="dxa"/>
            <w:vAlign w:val="center"/>
          </w:tcPr>
          <w:p w14:paraId="5DD2373E" w14:textId="532A5111" w:rsidR="008D329F" w:rsidRPr="008D329F" w:rsidRDefault="00B5476B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Arial" w:hAnsi="Arial" w:cs="Arial"/>
                <w:color w:val="101010"/>
                <w:spacing w:val="3"/>
                <w:shd w:val="clear" w:color="auto" w:fill="FFFFFF"/>
              </w:rPr>
              <w:t>Ακρίβεια Sp O2 : 70 – 100%, +/- 2%</w:t>
            </w:r>
          </w:p>
        </w:tc>
        <w:tc>
          <w:tcPr>
            <w:tcW w:w="1080" w:type="dxa"/>
            <w:vAlign w:val="center"/>
            <w:hideMark/>
          </w:tcPr>
          <w:p w14:paraId="649E255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220BFA1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4086ED2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7A61C331" w14:textId="77777777" w:rsidTr="009A3297">
        <w:trPr>
          <w:trHeight w:val="540"/>
          <w:jc w:val="center"/>
        </w:trPr>
        <w:tc>
          <w:tcPr>
            <w:tcW w:w="1124" w:type="dxa"/>
            <w:vAlign w:val="center"/>
            <w:hideMark/>
          </w:tcPr>
          <w:p w14:paraId="486DA22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vAlign w:val="center"/>
          </w:tcPr>
          <w:p w14:paraId="30F2329E" w14:textId="03A751BA" w:rsidR="008D329F" w:rsidRPr="008D329F" w:rsidRDefault="00B5476B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Arial" w:hAnsi="Arial" w:cs="Arial"/>
                <w:color w:val="101010"/>
                <w:spacing w:val="3"/>
                <w:shd w:val="clear" w:color="auto" w:fill="FFFFFF"/>
              </w:rPr>
              <w:t>Σφυγμός 30-250 bpm, +/- 2</w:t>
            </w:r>
          </w:p>
        </w:tc>
        <w:tc>
          <w:tcPr>
            <w:tcW w:w="1080" w:type="dxa"/>
            <w:vAlign w:val="center"/>
            <w:hideMark/>
          </w:tcPr>
          <w:p w14:paraId="568CB4A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6EFC7CE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674FC5B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14:paraId="1441443A" w14:textId="77777777" w:rsidTr="009A329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138A1F5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3261" w:type="dxa"/>
            <w:vAlign w:val="center"/>
          </w:tcPr>
          <w:p w14:paraId="34E14637" w14:textId="29373282" w:rsidR="008D329F" w:rsidRPr="00B5476B" w:rsidRDefault="00B5476B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CE</w:t>
            </w:r>
          </w:p>
        </w:tc>
        <w:tc>
          <w:tcPr>
            <w:tcW w:w="1080" w:type="dxa"/>
            <w:vAlign w:val="center"/>
            <w:hideMark/>
          </w:tcPr>
          <w:p w14:paraId="414F7E4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 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21AB480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42F6E1C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14:paraId="03389013" w14:textId="77777777" w:rsidTr="009A3297">
        <w:trPr>
          <w:trHeight w:val="521"/>
          <w:jc w:val="center"/>
        </w:trPr>
        <w:tc>
          <w:tcPr>
            <w:tcW w:w="1124" w:type="dxa"/>
            <w:vAlign w:val="center"/>
            <w:hideMark/>
          </w:tcPr>
          <w:p w14:paraId="26E314E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5</w:t>
            </w:r>
          </w:p>
        </w:tc>
        <w:tc>
          <w:tcPr>
            <w:tcW w:w="3261" w:type="dxa"/>
            <w:vAlign w:val="center"/>
          </w:tcPr>
          <w:p w14:paraId="2AE3B57A" w14:textId="77777777" w:rsidR="00B5476B" w:rsidRPr="00D02D3E" w:rsidRDefault="00B5476B" w:rsidP="00D02D3E">
            <w:pPr>
              <w:shd w:val="clear" w:color="auto" w:fill="FFFFFF"/>
              <w:suppressAutoHyphens w:val="0"/>
              <w:spacing w:after="360"/>
              <w:jc w:val="center"/>
              <w:textAlignment w:val="baseline"/>
              <w:outlineLvl w:val="1"/>
              <w:rPr>
                <w:rFonts w:ascii="Arial" w:hAnsi="Arial" w:cs="Arial"/>
                <w:color w:val="101010"/>
                <w:spacing w:val="3"/>
                <w:shd w:val="clear" w:color="auto" w:fill="FFFFFF"/>
              </w:rPr>
            </w:pPr>
            <w:r w:rsidRPr="00D02D3E">
              <w:rPr>
                <w:rFonts w:ascii="Arial" w:hAnsi="Arial" w:cs="Arial"/>
                <w:color w:val="101010"/>
                <w:spacing w:val="3"/>
                <w:shd w:val="clear" w:color="auto" w:fill="FFFFFF"/>
              </w:rPr>
              <w:t>Choicemmed</w:t>
            </w:r>
          </w:p>
          <w:p w14:paraId="70A4AAD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080" w:type="dxa"/>
            <w:vAlign w:val="center"/>
            <w:hideMark/>
          </w:tcPr>
          <w:p w14:paraId="783BEA2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NAI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2D92BC6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715273FC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14:paraId="295083C3" w14:textId="77777777" w:rsidTr="009A329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6AC98B49" w14:textId="785F4F11" w:rsidR="008D329F" w:rsidRPr="00914591" w:rsidRDefault="00914591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sz w:val="18"/>
                <w:szCs w:val="18"/>
                <w:lang w:val="en-US" w:eastAsia="el-GR"/>
              </w:rPr>
              <w:t>6</w:t>
            </w:r>
          </w:p>
        </w:tc>
        <w:tc>
          <w:tcPr>
            <w:tcW w:w="3261" w:type="dxa"/>
            <w:vAlign w:val="center"/>
          </w:tcPr>
          <w:p w14:paraId="50F158F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vAlign w:val="center"/>
            <w:hideMark/>
          </w:tcPr>
          <w:p w14:paraId="55EE0545" w14:textId="74162D51" w:rsidR="008D329F" w:rsidRPr="008D329F" w:rsidRDefault="00D02D3E" w:rsidP="00D02D3E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15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274CFB3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4F4F1E7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14:paraId="10DBA317" w14:textId="77777777"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14:paraId="550C5543" w14:textId="77777777"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C81"/>
    <w:rsid w:val="00066F06"/>
    <w:rsid w:val="000E333F"/>
    <w:rsid w:val="00115F5C"/>
    <w:rsid w:val="0024151E"/>
    <w:rsid w:val="002C5B52"/>
    <w:rsid w:val="00386528"/>
    <w:rsid w:val="007C3968"/>
    <w:rsid w:val="008D329F"/>
    <w:rsid w:val="00914591"/>
    <w:rsid w:val="009A6F68"/>
    <w:rsid w:val="00B5476B"/>
    <w:rsid w:val="00D02D3E"/>
    <w:rsid w:val="00D43DFD"/>
    <w:rsid w:val="00F14BB0"/>
    <w:rsid w:val="00F25B19"/>
    <w:rsid w:val="00F55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70D352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8765FB27</Template>
  <TotalTime>6</TotalTime>
  <Pages>1</Pages>
  <Words>61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5</cp:revision>
  <dcterms:created xsi:type="dcterms:W3CDTF">2025-11-03T08:19:00Z</dcterms:created>
  <dcterms:modified xsi:type="dcterms:W3CDTF">2025-11-20T12:45:00Z</dcterms:modified>
</cp:coreProperties>
</file>